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Brighton Pavilion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Brighton Pavilion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Brighton Pavilion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Brighton Pavilion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Brighton Pavilion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Brighton Pavilion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70.0% </w:t>
      </w:r>
      <w:r w:rsidRPr="004747BF">
        <w:rPr>
          <w:rFonts w:ascii="Libre Franklin Light" w:eastAsia="Times New Roman" w:hAnsi="Libre Franklin Light" w:cs="Calibri Light"/>
        </w:rPr>
        <w:t xml:space="preserve">of those respondents classified as PGSI 8+ in Brighton Pavilion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Brighton Pavilion is estimated to be </w:t>
      </w:r>
      <w:r w:rsidRPr="00773DF7">
        <w:rPr>
          <w:rFonts w:ascii="Libre Franklin Light" w:eastAsia="Times New Roman" w:hAnsi="Libre Franklin Light" w:cs="Calibri Light"/>
          <w:b/>
          <w:bCs/>
          <w:color w:val="C45911" w:themeColor="accent2" w:themeShade="BF"/>
        </w:rPr>
        <w:t xml:space="preserve">£2,574,559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Brighton Pavilion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Brighton Pavilion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Brighton Pavilion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Brighton Pavilion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ighton Pavili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Brighton Pavilion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ighton Pavili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Brighton Pavilion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Brighton Pavilion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ighton Pavili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Brighton Pavilion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39.5%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Brighton Pavilion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Brighton Pavilion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Brighton Pavilion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Brighton Pavilion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Brighton Pavilion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£2,574,559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Brighton Pavilion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£41,935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£867,247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£62,126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£17,473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£32,034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£1,553,744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£2,574,559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Brighton Pavilion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Brighton Pavilion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34.6%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Brighton Pavilion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Brighton Pavilion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Brighton Pavilion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Brighton Pavilion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70.1%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Brighton Pavilion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34.6%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Brighton Pavilion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Brighton Pavilion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Brighton Pavilion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6.9%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Brighton Pavilion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70.1%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Brighton Pavilion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2391617-370A-4695-AC2D-19AAC166BA5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